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DE5AC" w14:textId="77777777" w:rsidR="00814ADE" w:rsidRDefault="00814ADE" w:rsidP="00814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BARBER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fl.1437-1443)</w:t>
      </w:r>
    </w:p>
    <w:p w14:paraId="6990C508" w14:textId="77777777" w:rsidR="00814ADE" w:rsidRDefault="00814ADE" w:rsidP="00814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Arkesden</w:t>
      </w:r>
      <w:proofErr w:type="spellEnd"/>
      <w:r>
        <w:rPr>
          <w:rFonts w:cs="Times New Roman"/>
          <w:szCs w:val="24"/>
        </w:rPr>
        <w:t>, Essex.</w:t>
      </w:r>
    </w:p>
    <w:p w14:paraId="71E3C408" w14:textId="77777777" w:rsidR="00814ADE" w:rsidRDefault="00814ADE" w:rsidP="00814ADE">
      <w:pPr>
        <w:pStyle w:val="NoSpacing"/>
        <w:rPr>
          <w:rFonts w:cs="Times New Roman"/>
          <w:szCs w:val="24"/>
        </w:rPr>
      </w:pPr>
    </w:p>
    <w:p w14:paraId="49E457F9" w14:textId="77777777" w:rsidR="00814ADE" w:rsidRDefault="00814ADE" w:rsidP="00814ADE">
      <w:pPr>
        <w:pStyle w:val="NoSpacing"/>
        <w:rPr>
          <w:rFonts w:cs="Times New Roman"/>
          <w:szCs w:val="24"/>
        </w:rPr>
      </w:pPr>
    </w:p>
    <w:p w14:paraId="580FC90B" w14:textId="77777777" w:rsidR="00814ADE" w:rsidRDefault="00814ADE" w:rsidP="00814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He became Vicar.</w:t>
      </w:r>
    </w:p>
    <w:p w14:paraId="70A07FD0" w14:textId="77777777" w:rsidR="00814ADE" w:rsidRDefault="00814ADE" w:rsidP="00814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58544014" w14:textId="77777777" w:rsidR="00814ADE" w:rsidRDefault="00814ADE" w:rsidP="00814ADE">
      <w:pPr>
        <w:pStyle w:val="NoSpacing"/>
        <w:rPr>
          <w:rFonts w:cs="Times New Roman"/>
          <w:szCs w:val="24"/>
        </w:rPr>
      </w:pPr>
    </w:p>
    <w:p w14:paraId="332B204D" w14:textId="77777777" w:rsidR="00814ADE" w:rsidRDefault="00814ADE" w:rsidP="00814ADE">
      <w:pPr>
        <w:pStyle w:val="NoSpacing"/>
        <w:rPr>
          <w:rFonts w:cs="Times New Roman"/>
          <w:szCs w:val="24"/>
        </w:rPr>
      </w:pPr>
    </w:p>
    <w:p w14:paraId="1882E611" w14:textId="77777777" w:rsidR="00814ADE" w:rsidRDefault="00814ADE" w:rsidP="00814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2024</w:t>
      </w:r>
    </w:p>
    <w:p w14:paraId="7B1A2D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48E50" w14:textId="77777777" w:rsidR="00814ADE" w:rsidRDefault="00814ADE" w:rsidP="009139A6">
      <w:r>
        <w:separator/>
      </w:r>
    </w:p>
  </w:endnote>
  <w:endnote w:type="continuationSeparator" w:id="0">
    <w:p w14:paraId="1B958737" w14:textId="77777777" w:rsidR="00814ADE" w:rsidRDefault="00814A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02D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023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111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81048" w14:textId="77777777" w:rsidR="00814ADE" w:rsidRDefault="00814ADE" w:rsidP="009139A6">
      <w:r>
        <w:separator/>
      </w:r>
    </w:p>
  </w:footnote>
  <w:footnote w:type="continuationSeparator" w:id="0">
    <w:p w14:paraId="6DC4D69B" w14:textId="77777777" w:rsidR="00814ADE" w:rsidRDefault="00814A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84D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615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DF1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ADE"/>
    <w:rsid w:val="000666E0"/>
    <w:rsid w:val="002510B7"/>
    <w:rsid w:val="00270799"/>
    <w:rsid w:val="003E700D"/>
    <w:rsid w:val="005C130B"/>
    <w:rsid w:val="00814AD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5DEE5"/>
  <w15:chartTrackingRefBased/>
  <w15:docId w15:val="{B285929B-855D-43B6-9FC1-53C3AF9A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2024-12-12T17:24:00Z</dcterms:created>
  <dcterms:modified xsi:type="dcterms:W3CDTF">2024-12-12T17:25:00Z</dcterms:modified>
</cp:coreProperties>
</file>